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A39D2" w14:textId="77777777" w:rsidR="008A771E" w:rsidRDefault="008A771E" w:rsidP="008A771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SHORT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70E8DB11" w14:textId="77777777" w:rsidR="008A771E" w:rsidRDefault="008A771E" w:rsidP="008A771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0291AB4" w14:textId="77777777" w:rsidR="008A771E" w:rsidRDefault="008A771E" w:rsidP="008A771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3F24B3A" w14:textId="77777777" w:rsidR="008A771E" w:rsidRDefault="008A771E" w:rsidP="008A771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May1408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serving in Sangatte Castle and the</w:t>
      </w:r>
    </w:p>
    <w:p w14:paraId="713CAFC2" w14:textId="77777777" w:rsidR="008A771E" w:rsidRDefault="008A771E" w:rsidP="008A771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Calais marches under Sir John Blount(q.v.).</w:t>
      </w:r>
    </w:p>
    <w:p w14:paraId="402F8E74" w14:textId="77777777" w:rsidR="008A771E" w:rsidRDefault="008A771E" w:rsidP="008A771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B78BE0C" w14:textId="77777777" w:rsidR="008A771E" w:rsidRDefault="008A771E" w:rsidP="008A771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621FBE41" w14:textId="77777777" w:rsidR="008A771E" w:rsidRDefault="008A771E" w:rsidP="008A771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6D2B307" w14:textId="77777777" w:rsidR="008A771E" w:rsidRDefault="008A771E" w:rsidP="008A771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C2B1792" w14:textId="77777777" w:rsidR="008A771E" w:rsidRDefault="008A771E" w:rsidP="008A771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</w:t>
      </w:r>
    </w:p>
    <w:p w14:paraId="131614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B2EB7" w14:textId="77777777" w:rsidR="008A771E" w:rsidRDefault="008A771E" w:rsidP="009139A6">
      <w:r>
        <w:separator/>
      </w:r>
    </w:p>
  </w:endnote>
  <w:endnote w:type="continuationSeparator" w:id="0">
    <w:p w14:paraId="32D44D3A" w14:textId="77777777" w:rsidR="008A771E" w:rsidRDefault="008A77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7F0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9FD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23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36284" w14:textId="77777777" w:rsidR="008A771E" w:rsidRDefault="008A771E" w:rsidP="009139A6">
      <w:r>
        <w:separator/>
      </w:r>
    </w:p>
  </w:footnote>
  <w:footnote w:type="continuationSeparator" w:id="0">
    <w:p w14:paraId="670CE36B" w14:textId="77777777" w:rsidR="008A771E" w:rsidRDefault="008A77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BD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874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EA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71E"/>
    <w:rsid w:val="000666E0"/>
    <w:rsid w:val="002510B7"/>
    <w:rsid w:val="005C130B"/>
    <w:rsid w:val="00826F5C"/>
    <w:rsid w:val="008A771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F1119"/>
  <w15:chartTrackingRefBased/>
  <w15:docId w15:val="{4C2E86BE-CBE6-46E5-A00B-BF7039950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2023-05-07T20:37:00Z</dcterms:created>
  <dcterms:modified xsi:type="dcterms:W3CDTF">2023-05-07T20:37:00Z</dcterms:modified>
</cp:coreProperties>
</file>